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43A53" w14:textId="77777777" w:rsidR="006242A9" w:rsidRDefault="006242A9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320E78FD" w14:textId="77777777" w:rsidR="006242A9" w:rsidRPr="00692A45" w:rsidRDefault="006242A9" w:rsidP="00B955EF">
      <w:pPr>
        <w:pStyle w:val="Heading1"/>
      </w:pPr>
      <w:r w:rsidRPr="00692A45">
        <w:t xml:space="preserve">Worksheet </w:t>
      </w:r>
      <w:r>
        <w:t>5</w:t>
      </w:r>
      <w:r w:rsidRPr="00692A45">
        <w:t xml:space="preserve">: </w:t>
      </w:r>
      <w:r>
        <w:t>Business objectives case study</w:t>
      </w:r>
      <w:r w:rsidRPr="0037267B">
        <w:t xml:space="preserve"> </w:t>
      </w:r>
      <w:r w:rsidRPr="00692A45">
        <w:t>(</w:t>
      </w:r>
      <w:r>
        <w:t>learner</w:t>
      </w:r>
      <w:r w:rsidRPr="00692A45">
        <w:t>)</w:t>
      </w:r>
    </w:p>
    <w:p w14:paraId="70445EE5" w14:textId="77777777" w:rsidR="006242A9" w:rsidRPr="006242A9" w:rsidRDefault="006242A9" w:rsidP="00B955EF">
      <w:pPr>
        <w:rPr>
          <w:rFonts w:cs="Arial"/>
          <w:sz w:val="24"/>
        </w:rPr>
      </w:pPr>
      <w:r w:rsidRPr="006242A9">
        <w:rPr>
          <w:rFonts w:cs="Arial"/>
          <w:sz w:val="24"/>
        </w:rPr>
        <w:t>You have been asked to evaluate a construction company in terms of its sustainability.</w:t>
      </w:r>
    </w:p>
    <w:p w14:paraId="09F960FE" w14:textId="77777777" w:rsidR="006242A9" w:rsidRPr="006242A9" w:rsidRDefault="006242A9" w:rsidP="00B955EF">
      <w:pPr>
        <w:rPr>
          <w:rFonts w:cs="Arial"/>
          <w:sz w:val="24"/>
        </w:rPr>
      </w:pPr>
      <w:r w:rsidRPr="006242A9">
        <w:rPr>
          <w:rFonts w:cs="Arial"/>
          <w:sz w:val="24"/>
        </w:rPr>
        <w:t xml:space="preserve">Using the following link, look through the Skanska promotional materials on their website: </w:t>
      </w:r>
      <w:hyperlink r:id="rId10" w:history="1">
        <w:r w:rsidRPr="006242A9">
          <w:rPr>
            <w:rStyle w:val="Hyperlink"/>
            <w:rFonts w:cs="Arial"/>
            <w:sz w:val="24"/>
            <w:u w:val="none"/>
          </w:rPr>
          <w:t>Skanska UK | www.skanska.co.uk</w:t>
        </w:r>
      </w:hyperlink>
      <w:r w:rsidRPr="006242A9">
        <w:rPr>
          <w:rFonts w:cs="Arial"/>
          <w:sz w:val="24"/>
        </w:rPr>
        <w:t>.</w:t>
      </w:r>
    </w:p>
    <w:p w14:paraId="3F0AB608" w14:textId="77777777" w:rsidR="006242A9" w:rsidRPr="006242A9" w:rsidRDefault="006242A9" w:rsidP="00B955EF">
      <w:pPr>
        <w:rPr>
          <w:rFonts w:cs="Arial"/>
          <w:sz w:val="24"/>
        </w:rPr>
      </w:pPr>
    </w:p>
    <w:p w14:paraId="18F62EDE" w14:textId="77777777" w:rsidR="006242A9" w:rsidRPr="006242A9" w:rsidRDefault="006242A9" w:rsidP="00B955EF">
      <w:pPr>
        <w:rPr>
          <w:rFonts w:cs="Arial"/>
          <w:sz w:val="24"/>
        </w:rPr>
      </w:pPr>
    </w:p>
    <w:p w14:paraId="3770CBF2" w14:textId="77777777" w:rsidR="006242A9" w:rsidRPr="006242A9" w:rsidRDefault="006242A9" w:rsidP="006242A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6242A9">
        <w:rPr>
          <w:rFonts w:ascii="Arial" w:hAnsi="Arial" w:cs="Arial"/>
        </w:rPr>
        <w:t xml:space="preserve">What ISO Standard does Skanska hold? </w:t>
      </w:r>
    </w:p>
    <w:p w14:paraId="7D4CDFD2" w14:textId="77777777" w:rsidR="006242A9" w:rsidRPr="006242A9" w:rsidRDefault="006242A9" w:rsidP="002661DE">
      <w:pPr>
        <w:rPr>
          <w:rFonts w:cs="Arial"/>
          <w:sz w:val="24"/>
        </w:rPr>
      </w:pPr>
    </w:p>
    <w:p w14:paraId="0933847D" w14:textId="77777777" w:rsidR="006242A9" w:rsidRPr="006242A9" w:rsidRDefault="006242A9" w:rsidP="002661DE">
      <w:pPr>
        <w:rPr>
          <w:rFonts w:cs="Arial"/>
          <w:sz w:val="24"/>
        </w:rPr>
      </w:pPr>
    </w:p>
    <w:p w14:paraId="186E5301" w14:textId="77777777" w:rsidR="006242A9" w:rsidRPr="006242A9" w:rsidRDefault="006242A9" w:rsidP="002661DE">
      <w:pPr>
        <w:rPr>
          <w:rFonts w:cs="Arial"/>
          <w:sz w:val="24"/>
        </w:rPr>
      </w:pPr>
    </w:p>
    <w:p w14:paraId="5B730B8D" w14:textId="77777777" w:rsidR="006242A9" w:rsidRPr="006242A9" w:rsidRDefault="006242A9" w:rsidP="002661DE">
      <w:pPr>
        <w:rPr>
          <w:rFonts w:cs="Arial"/>
          <w:sz w:val="24"/>
        </w:rPr>
      </w:pPr>
    </w:p>
    <w:p w14:paraId="678F1748" w14:textId="77777777" w:rsidR="006242A9" w:rsidRPr="006242A9" w:rsidRDefault="006242A9" w:rsidP="002661DE">
      <w:pPr>
        <w:rPr>
          <w:rFonts w:cs="Arial"/>
          <w:sz w:val="24"/>
        </w:rPr>
      </w:pPr>
    </w:p>
    <w:p w14:paraId="777D170B" w14:textId="77777777" w:rsidR="006242A9" w:rsidRPr="006242A9" w:rsidRDefault="006242A9" w:rsidP="002661DE">
      <w:pPr>
        <w:rPr>
          <w:rFonts w:cs="Arial"/>
          <w:sz w:val="24"/>
        </w:rPr>
      </w:pPr>
    </w:p>
    <w:p w14:paraId="14EA04CC" w14:textId="77777777" w:rsidR="006242A9" w:rsidRPr="006242A9" w:rsidRDefault="006242A9" w:rsidP="00B955EF">
      <w:pPr>
        <w:rPr>
          <w:rFonts w:cs="Arial"/>
          <w:sz w:val="24"/>
        </w:rPr>
      </w:pPr>
    </w:p>
    <w:p w14:paraId="70C6CD10" w14:textId="77777777" w:rsidR="006242A9" w:rsidRPr="006242A9" w:rsidRDefault="006242A9" w:rsidP="00B955EF">
      <w:pPr>
        <w:rPr>
          <w:rFonts w:cs="Arial"/>
          <w:sz w:val="24"/>
        </w:rPr>
      </w:pPr>
    </w:p>
    <w:p w14:paraId="15B5DF8B" w14:textId="77777777" w:rsidR="006242A9" w:rsidRPr="006242A9" w:rsidRDefault="006242A9" w:rsidP="006242A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6242A9">
        <w:rPr>
          <w:rFonts w:ascii="Arial" w:hAnsi="Arial" w:cs="Arial"/>
        </w:rPr>
        <w:t>How do Skanska reduce the impact of its activities on biodiversity?</w:t>
      </w:r>
    </w:p>
    <w:p w14:paraId="7D4D8D5E" w14:textId="77777777" w:rsidR="006242A9" w:rsidRPr="006242A9" w:rsidRDefault="006242A9" w:rsidP="002661DE">
      <w:pPr>
        <w:rPr>
          <w:rFonts w:cs="Arial"/>
          <w:sz w:val="24"/>
        </w:rPr>
      </w:pPr>
    </w:p>
    <w:p w14:paraId="23353FFE" w14:textId="77777777" w:rsidR="006242A9" w:rsidRPr="006242A9" w:rsidRDefault="006242A9" w:rsidP="002661DE">
      <w:pPr>
        <w:rPr>
          <w:rFonts w:cs="Arial"/>
          <w:sz w:val="24"/>
        </w:rPr>
      </w:pPr>
    </w:p>
    <w:p w14:paraId="4CE4BC07" w14:textId="77777777" w:rsidR="006242A9" w:rsidRPr="006242A9" w:rsidRDefault="006242A9" w:rsidP="002661DE">
      <w:pPr>
        <w:rPr>
          <w:rFonts w:cs="Arial"/>
          <w:sz w:val="24"/>
        </w:rPr>
      </w:pPr>
    </w:p>
    <w:p w14:paraId="7E0E40B1" w14:textId="77777777" w:rsidR="006242A9" w:rsidRPr="006242A9" w:rsidRDefault="006242A9" w:rsidP="002661DE">
      <w:pPr>
        <w:rPr>
          <w:rFonts w:cs="Arial"/>
          <w:sz w:val="24"/>
        </w:rPr>
      </w:pPr>
    </w:p>
    <w:p w14:paraId="03D4B293" w14:textId="77777777" w:rsidR="006242A9" w:rsidRPr="006242A9" w:rsidRDefault="006242A9" w:rsidP="002661DE">
      <w:pPr>
        <w:rPr>
          <w:rFonts w:cs="Arial"/>
          <w:sz w:val="24"/>
        </w:rPr>
      </w:pPr>
    </w:p>
    <w:p w14:paraId="11D37704" w14:textId="77777777" w:rsidR="006242A9" w:rsidRPr="006242A9" w:rsidRDefault="006242A9" w:rsidP="00B955EF">
      <w:pPr>
        <w:rPr>
          <w:rFonts w:cs="Arial"/>
          <w:sz w:val="24"/>
        </w:rPr>
      </w:pPr>
    </w:p>
    <w:p w14:paraId="78897E1C" w14:textId="77777777" w:rsidR="006242A9" w:rsidRPr="006242A9" w:rsidRDefault="006242A9" w:rsidP="00B955EF">
      <w:pPr>
        <w:rPr>
          <w:rFonts w:cs="Arial"/>
          <w:sz w:val="24"/>
        </w:rPr>
      </w:pPr>
    </w:p>
    <w:p w14:paraId="4DB7F813" w14:textId="77777777" w:rsidR="006242A9" w:rsidRPr="006242A9" w:rsidRDefault="006242A9" w:rsidP="00B955EF">
      <w:pPr>
        <w:rPr>
          <w:rFonts w:cs="Arial"/>
          <w:sz w:val="24"/>
        </w:rPr>
      </w:pPr>
    </w:p>
    <w:p w14:paraId="25B4CD24" w14:textId="77777777" w:rsidR="006242A9" w:rsidRPr="006242A9" w:rsidRDefault="006242A9" w:rsidP="00B955EF">
      <w:pPr>
        <w:rPr>
          <w:rFonts w:cs="Arial"/>
          <w:sz w:val="24"/>
        </w:rPr>
      </w:pPr>
    </w:p>
    <w:p w14:paraId="242EA88F" w14:textId="77777777" w:rsidR="006242A9" w:rsidRPr="006242A9" w:rsidRDefault="006242A9" w:rsidP="00B955EF">
      <w:pPr>
        <w:rPr>
          <w:rFonts w:cs="Arial"/>
          <w:sz w:val="24"/>
        </w:rPr>
      </w:pPr>
    </w:p>
    <w:p w14:paraId="2D053E8E" w14:textId="77777777" w:rsidR="006242A9" w:rsidRPr="006242A9" w:rsidRDefault="006242A9" w:rsidP="00B955EF">
      <w:pPr>
        <w:rPr>
          <w:rFonts w:cs="Arial"/>
          <w:sz w:val="24"/>
        </w:rPr>
      </w:pPr>
    </w:p>
    <w:p w14:paraId="3D3DA7CD" w14:textId="77777777" w:rsidR="006242A9" w:rsidRPr="006242A9" w:rsidRDefault="006242A9" w:rsidP="006242A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6242A9">
        <w:rPr>
          <w:rFonts w:ascii="Arial" w:hAnsi="Arial" w:cs="Arial"/>
        </w:rPr>
        <w:t>How are Skanska ensuring that materials are environmentally friendly?</w:t>
      </w:r>
    </w:p>
    <w:p w14:paraId="015B31A1" w14:textId="77777777" w:rsidR="006242A9" w:rsidRDefault="006242A9" w:rsidP="00563B86">
      <w:pPr>
        <w:rPr>
          <w:rFonts w:cs="Arial"/>
          <w:szCs w:val="22"/>
        </w:rPr>
      </w:pPr>
    </w:p>
    <w:p w14:paraId="228B8BE9" w14:textId="77777777" w:rsidR="006242A9" w:rsidRDefault="006242A9" w:rsidP="00A04087">
      <w:pPr>
        <w:rPr>
          <w:rFonts w:cs="Arial"/>
          <w:szCs w:val="22"/>
        </w:rPr>
      </w:pPr>
    </w:p>
    <w:p w14:paraId="5E8339BE" w14:textId="77777777" w:rsidR="006242A9" w:rsidRDefault="006242A9" w:rsidP="00A04087">
      <w:pPr>
        <w:rPr>
          <w:rFonts w:cs="Arial"/>
          <w:szCs w:val="22"/>
        </w:rPr>
      </w:pPr>
    </w:p>
    <w:p w14:paraId="6B4B1A08" w14:textId="77777777" w:rsidR="006242A9" w:rsidRDefault="006242A9" w:rsidP="00A04087">
      <w:pPr>
        <w:rPr>
          <w:rFonts w:cs="Arial"/>
          <w:szCs w:val="22"/>
        </w:rPr>
      </w:pPr>
    </w:p>
    <w:p w14:paraId="3B328B8F" w14:textId="77777777" w:rsidR="006242A9" w:rsidRDefault="006242A9" w:rsidP="00A04087">
      <w:pPr>
        <w:rPr>
          <w:rFonts w:cs="Arial"/>
          <w:szCs w:val="22"/>
        </w:rPr>
      </w:pPr>
    </w:p>
    <w:p w14:paraId="1D20C119" w14:textId="77777777" w:rsidR="006242A9" w:rsidRDefault="006242A9" w:rsidP="00B660A8">
      <w:pPr>
        <w:rPr>
          <w:rFonts w:cs="Arial"/>
          <w:szCs w:val="22"/>
        </w:rPr>
      </w:pPr>
    </w:p>
    <w:p w14:paraId="6EB9FED5" w14:textId="5414A12D" w:rsidR="00474F67" w:rsidRDefault="00474F67" w:rsidP="006242A9">
      <w:pPr>
        <w:pStyle w:val="Answer"/>
        <w:tabs>
          <w:tab w:val="left" w:pos="2400"/>
        </w:tabs>
        <w:ind w:left="0"/>
      </w:pPr>
    </w:p>
    <w:p w14:paraId="707230FB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010CE" w14:textId="77777777" w:rsidR="00CA506F" w:rsidRDefault="00CA506F">
      <w:pPr>
        <w:spacing w:before="0" w:after="0"/>
      </w:pPr>
      <w:r>
        <w:separator/>
      </w:r>
    </w:p>
  </w:endnote>
  <w:endnote w:type="continuationSeparator" w:id="0">
    <w:p w14:paraId="5EA79650" w14:textId="77777777" w:rsidR="00CA506F" w:rsidRDefault="00CA506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8D956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20CAE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149D87A" wp14:editId="3902B8B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75B8306" w14:textId="073706A0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DE07CD" w:rsidRPr="00DE07CD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CBE37EC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49D87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275B8306" w14:textId="073706A0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DE07CD" w:rsidRPr="00DE07CD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CBE37EC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875B3E1" wp14:editId="16827F5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79EC1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E40E0" w14:textId="77777777" w:rsidR="00CA506F" w:rsidRDefault="00CA506F">
      <w:pPr>
        <w:spacing w:before="0" w:after="0"/>
      </w:pPr>
      <w:r>
        <w:separator/>
      </w:r>
    </w:p>
  </w:footnote>
  <w:footnote w:type="continuationSeparator" w:id="0">
    <w:p w14:paraId="3513781D" w14:textId="77777777" w:rsidR="00CA506F" w:rsidRDefault="00CA506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708B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217FC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998AD9F" wp14:editId="2149AE7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73EF1B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2B6CED1" wp14:editId="5A28FB9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345BD1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1EC2A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7717A"/>
    <w:multiLevelType w:val="hybridMultilevel"/>
    <w:tmpl w:val="C1AC63E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7765375">
    <w:abstractNumId w:val="4"/>
  </w:num>
  <w:num w:numId="2" w16cid:durableId="2052921572">
    <w:abstractNumId w:val="15"/>
  </w:num>
  <w:num w:numId="3" w16cid:durableId="1028986271">
    <w:abstractNumId w:val="22"/>
  </w:num>
  <w:num w:numId="4" w16cid:durableId="890530783">
    <w:abstractNumId w:val="17"/>
  </w:num>
  <w:num w:numId="5" w16cid:durableId="1727491075">
    <w:abstractNumId w:val="7"/>
  </w:num>
  <w:num w:numId="6" w16cid:durableId="1732924093">
    <w:abstractNumId w:val="16"/>
  </w:num>
  <w:num w:numId="7" w16cid:durableId="948778357">
    <w:abstractNumId w:val="7"/>
  </w:num>
  <w:num w:numId="8" w16cid:durableId="14312620">
    <w:abstractNumId w:val="1"/>
  </w:num>
  <w:num w:numId="9" w16cid:durableId="2130927419">
    <w:abstractNumId w:val="7"/>
    <w:lvlOverride w:ilvl="0">
      <w:startOverride w:val="1"/>
    </w:lvlOverride>
  </w:num>
  <w:num w:numId="10" w16cid:durableId="529076550">
    <w:abstractNumId w:val="18"/>
  </w:num>
  <w:num w:numId="11" w16cid:durableId="2107462069">
    <w:abstractNumId w:val="14"/>
  </w:num>
  <w:num w:numId="12" w16cid:durableId="2063288945">
    <w:abstractNumId w:val="5"/>
  </w:num>
  <w:num w:numId="13" w16cid:durableId="276178554">
    <w:abstractNumId w:val="13"/>
  </w:num>
  <w:num w:numId="14" w16cid:durableId="2080594219">
    <w:abstractNumId w:val="19"/>
  </w:num>
  <w:num w:numId="15" w16cid:durableId="2092120376">
    <w:abstractNumId w:val="11"/>
  </w:num>
  <w:num w:numId="16" w16cid:durableId="1174607708">
    <w:abstractNumId w:val="6"/>
  </w:num>
  <w:num w:numId="17" w16cid:durableId="50546057">
    <w:abstractNumId w:val="24"/>
  </w:num>
  <w:num w:numId="18" w16cid:durableId="1199585004">
    <w:abstractNumId w:val="25"/>
  </w:num>
  <w:num w:numId="19" w16cid:durableId="1580866422">
    <w:abstractNumId w:val="3"/>
  </w:num>
  <w:num w:numId="20" w16cid:durableId="53283561">
    <w:abstractNumId w:val="2"/>
  </w:num>
  <w:num w:numId="21" w16cid:durableId="443885543">
    <w:abstractNumId w:val="8"/>
  </w:num>
  <w:num w:numId="22" w16cid:durableId="593980708">
    <w:abstractNumId w:val="8"/>
    <w:lvlOverride w:ilvl="0">
      <w:startOverride w:val="1"/>
    </w:lvlOverride>
  </w:num>
  <w:num w:numId="23" w16cid:durableId="1312902580">
    <w:abstractNumId w:val="23"/>
  </w:num>
  <w:num w:numId="24" w16cid:durableId="335033152">
    <w:abstractNumId w:val="8"/>
    <w:lvlOverride w:ilvl="0">
      <w:startOverride w:val="1"/>
    </w:lvlOverride>
  </w:num>
  <w:num w:numId="25" w16cid:durableId="1712146427">
    <w:abstractNumId w:val="8"/>
    <w:lvlOverride w:ilvl="0">
      <w:startOverride w:val="1"/>
    </w:lvlOverride>
  </w:num>
  <w:num w:numId="26" w16cid:durableId="879781962">
    <w:abstractNumId w:val="10"/>
  </w:num>
  <w:num w:numId="27" w16cid:durableId="372655953">
    <w:abstractNumId w:val="20"/>
  </w:num>
  <w:num w:numId="28" w16cid:durableId="812530066">
    <w:abstractNumId w:val="8"/>
    <w:lvlOverride w:ilvl="0">
      <w:startOverride w:val="1"/>
    </w:lvlOverride>
  </w:num>
  <w:num w:numId="29" w16cid:durableId="1143960479">
    <w:abstractNumId w:val="21"/>
  </w:num>
  <w:num w:numId="30" w16cid:durableId="1507288989">
    <w:abstractNumId w:val="8"/>
  </w:num>
  <w:num w:numId="31" w16cid:durableId="959072330">
    <w:abstractNumId w:val="8"/>
    <w:lvlOverride w:ilvl="0">
      <w:startOverride w:val="1"/>
    </w:lvlOverride>
  </w:num>
  <w:num w:numId="32" w16cid:durableId="861475813">
    <w:abstractNumId w:val="8"/>
    <w:lvlOverride w:ilvl="0">
      <w:startOverride w:val="1"/>
    </w:lvlOverride>
  </w:num>
  <w:num w:numId="33" w16cid:durableId="130907204">
    <w:abstractNumId w:val="0"/>
  </w:num>
  <w:num w:numId="34" w16cid:durableId="1356148898">
    <w:abstractNumId w:val="12"/>
  </w:num>
  <w:num w:numId="35" w16cid:durableId="20684511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2A9"/>
    <w:rsid w:val="000033BD"/>
    <w:rsid w:val="00082C62"/>
    <w:rsid w:val="00097178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242A9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C3B4F"/>
    <w:rsid w:val="00BE2C21"/>
    <w:rsid w:val="00C01D20"/>
    <w:rsid w:val="00C202BF"/>
    <w:rsid w:val="00C60280"/>
    <w:rsid w:val="00C858D7"/>
    <w:rsid w:val="00C92F19"/>
    <w:rsid w:val="00CA506F"/>
    <w:rsid w:val="00D073BC"/>
    <w:rsid w:val="00D56B82"/>
    <w:rsid w:val="00DA2485"/>
    <w:rsid w:val="00DE07CD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65A48A"/>
  <w15:docId w15:val="{2A41DA58-3AF0-481B-B4CA-30582FEA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6242A9"/>
    <w:rPr>
      <w:color w:val="0563C1" w:themeColor="hyperlink"/>
      <w:u w:val="single"/>
    </w:rPr>
  </w:style>
  <w:style w:type="paragraph" w:styleId="ListParagraph">
    <w:name w:val="List Paragraph"/>
    <w:basedOn w:val="Normal"/>
    <w:rsid w:val="006242A9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DE07C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skanska.co.uk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E1BDA4-96F7-4151-9208-12A41E172B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755E0D-D974-4F2D-8790-05780E586A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6CD2E3-FE4C-49A2-A1D9-9D6C2E972E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92</Words>
  <Characters>469</Characters>
  <Application>Microsoft Office Word</Application>
  <DocSecurity>0</DocSecurity>
  <Lines>31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2021-09-07T10:22:00Z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